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ED" w:rsidRDefault="00BC7FA2" w:rsidP="00BC7FA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A2">
        <w:rPr>
          <w:rFonts w:ascii="Times New Roman" w:hAnsi="Times New Roman" w:cs="Times New Roman"/>
          <w:b/>
          <w:sz w:val="28"/>
          <w:szCs w:val="28"/>
        </w:rPr>
        <w:t>Эмбриология</w:t>
      </w:r>
    </w:p>
    <w:p w:rsidR="00BC7FA2" w:rsidRDefault="00BC7FA2" w:rsidP="00BC7FA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FA2" w:rsidRDefault="00BC7FA2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Что такое эмбриология, чем она занимается, </w:t>
      </w:r>
      <w:r w:rsidR="009A2A65">
        <w:rPr>
          <w:rFonts w:ascii="Times New Roman" w:hAnsi="Times New Roman" w:cs="Times New Roman"/>
          <w:sz w:val="28"/>
          <w:szCs w:val="28"/>
        </w:rPr>
        <w:t>где используются</w:t>
      </w:r>
      <w:r>
        <w:rPr>
          <w:rFonts w:ascii="Times New Roman" w:hAnsi="Times New Roman" w:cs="Times New Roman"/>
          <w:sz w:val="28"/>
          <w:szCs w:val="28"/>
        </w:rPr>
        <w:t xml:space="preserve"> её достиж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</w:t>
      </w:r>
      <w:r w:rsidR="009A2A6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C7FA2" w:rsidRDefault="00BC7FA2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9A2A65">
        <w:rPr>
          <w:rFonts w:ascii="Times New Roman" w:hAnsi="Times New Roman" w:cs="Times New Roman"/>
          <w:sz w:val="28"/>
          <w:szCs w:val="28"/>
        </w:rPr>
        <w:t>Половые клетки, как они называются,</w:t>
      </w:r>
      <w:r w:rsidR="00CF1282">
        <w:rPr>
          <w:rFonts w:ascii="Times New Roman" w:hAnsi="Times New Roman" w:cs="Times New Roman"/>
          <w:sz w:val="28"/>
          <w:szCs w:val="28"/>
        </w:rPr>
        <w:t xml:space="preserve"> чем </w:t>
      </w:r>
      <w:r w:rsidR="009A2A65">
        <w:rPr>
          <w:rFonts w:ascii="Times New Roman" w:hAnsi="Times New Roman" w:cs="Times New Roman"/>
          <w:sz w:val="28"/>
          <w:szCs w:val="28"/>
        </w:rPr>
        <w:t xml:space="preserve"> </w:t>
      </w:r>
      <w:r w:rsidR="00CF1282">
        <w:rPr>
          <w:rFonts w:ascii="Times New Roman" w:hAnsi="Times New Roman" w:cs="Times New Roman"/>
          <w:sz w:val="28"/>
          <w:szCs w:val="28"/>
        </w:rPr>
        <w:t xml:space="preserve"> они отличаются</w:t>
      </w:r>
      <w:r w:rsidR="009A2A65">
        <w:rPr>
          <w:rFonts w:ascii="Times New Roman" w:hAnsi="Times New Roman" w:cs="Times New Roman"/>
          <w:sz w:val="28"/>
          <w:szCs w:val="28"/>
        </w:rPr>
        <w:t xml:space="preserve"> от соматических кле</w:t>
      </w:r>
      <w:r w:rsidR="00CF1282">
        <w:rPr>
          <w:rFonts w:ascii="Times New Roman" w:hAnsi="Times New Roman" w:cs="Times New Roman"/>
          <w:sz w:val="28"/>
          <w:szCs w:val="28"/>
        </w:rPr>
        <w:t>ток?</w:t>
      </w:r>
    </w:p>
    <w:p w:rsidR="00CF1282" w:rsidRDefault="00CF1282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Строение половых клеток самцов (спермиев).</w:t>
      </w:r>
    </w:p>
    <w:p w:rsidR="00CF1282" w:rsidRDefault="00CF1282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Строение половых клеток самок (яйцеклеток).</w:t>
      </w:r>
    </w:p>
    <w:p w:rsidR="00CF1282" w:rsidRDefault="00CF1282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акими оболочками покрыта яйцеклетка, что они собой представляют?</w:t>
      </w:r>
    </w:p>
    <w:p w:rsidR="00CF1282" w:rsidRDefault="00CF1282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Классификация яйцеклеток.</w:t>
      </w:r>
    </w:p>
    <w:p w:rsidR="00CF1282" w:rsidRDefault="00CF1282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="005416F1">
        <w:rPr>
          <w:rFonts w:ascii="Times New Roman" w:hAnsi="Times New Roman" w:cs="Times New Roman"/>
          <w:sz w:val="28"/>
          <w:szCs w:val="28"/>
        </w:rPr>
        <w:t>Развитие спермиев (сперматогенз): какие периоды различают, как называются клетки каждого периода?</w:t>
      </w:r>
    </w:p>
    <w:p w:rsidR="005416F1" w:rsidRDefault="005416F1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Период роста сперматогенеза: как называются</w:t>
      </w:r>
      <w:r w:rsidR="00F824FB">
        <w:rPr>
          <w:rFonts w:ascii="Times New Roman" w:hAnsi="Times New Roman" w:cs="Times New Roman"/>
          <w:sz w:val="28"/>
          <w:szCs w:val="28"/>
        </w:rPr>
        <w:t xml:space="preserve"> клетки этого периода, какие процессы происходят в это период?</w:t>
      </w:r>
    </w:p>
    <w:p w:rsidR="00F824FB" w:rsidRDefault="00F824FB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Период созревания сперматогенеза: как называются клетки, какие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процессы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происходя в этот период?</w:t>
      </w:r>
    </w:p>
    <w:p w:rsidR="00F824FB" w:rsidRDefault="00F824FB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Период формирования сперматогенеза: как называются клетки, какие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цессы происходят в этот период?</w:t>
      </w:r>
    </w:p>
    <w:p w:rsidR="00F824FB" w:rsidRDefault="00F824FB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Развитие яйцеклеток (овогенез): какие периоды различают, как называются клетки каждого периода?</w:t>
      </w:r>
    </w:p>
    <w:p w:rsidR="00F824FB" w:rsidRDefault="00F824FB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Период роста овогенеза: как называются клетки, какие процессы происходят в этот период?</w:t>
      </w:r>
    </w:p>
    <w:p w:rsidR="00F824FB" w:rsidRDefault="00F824FB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Период созревания овогенеза: как называются клетки, какие процессы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исходят в этот период?</w:t>
      </w:r>
    </w:p>
    <w:p w:rsidR="00F824FB" w:rsidRDefault="00F824FB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состоит различие сперматогенеза  и овогенеза?</w:t>
      </w:r>
    </w:p>
    <w:p w:rsidR="00F824FB" w:rsidRDefault="00F824FB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Оплодотворение: что это за процесс, как он происходит?</w:t>
      </w:r>
    </w:p>
    <w:p w:rsidR="00F824FB" w:rsidRDefault="00F824FB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моноспермия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полиспермия. Каково биологическое значение 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лодотворения?</w:t>
      </w:r>
    </w:p>
    <w:p w:rsidR="00F824FB" w:rsidRDefault="00F824FB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</w:t>
      </w:r>
      <w:r w:rsidR="007E10B4">
        <w:rPr>
          <w:rFonts w:ascii="Times New Roman" w:hAnsi="Times New Roman" w:cs="Times New Roman"/>
          <w:sz w:val="28"/>
          <w:szCs w:val="28"/>
        </w:rPr>
        <w:t>Что такое дробление, его виды?</w:t>
      </w:r>
    </w:p>
    <w:p w:rsidR="007E10B4" w:rsidRDefault="007E10B4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Полное равномерное дробление: как оно протекает, образованием чего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канчивается, у кого встречается?</w:t>
      </w:r>
    </w:p>
    <w:p w:rsidR="007E10B4" w:rsidRDefault="007E10B4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Полное неравномерное дробление: как оно протекает, образованием чего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канчивается, у кого встречается?</w:t>
      </w:r>
    </w:p>
    <w:p w:rsidR="00880088" w:rsidRDefault="007E10B4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Частичное,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дискоидальное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088">
        <w:rPr>
          <w:rFonts w:ascii="Times New Roman" w:hAnsi="Times New Roman" w:cs="Times New Roman"/>
          <w:sz w:val="28"/>
          <w:szCs w:val="28"/>
        </w:rPr>
        <w:t>дробление, как оно протекает, образованием чего заканчивается, у кого встречается?</w:t>
      </w:r>
    </w:p>
    <w:p w:rsidR="00880088" w:rsidRDefault="00880088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CD36F9">
        <w:rPr>
          <w:rFonts w:ascii="Times New Roman" w:hAnsi="Times New Roman" w:cs="Times New Roman"/>
          <w:sz w:val="28"/>
          <w:szCs w:val="28"/>
        </w:rPr>
        <w:t xml:space="preserve"> </w:t>
      </w:r>
      <w:r w:rsidR="00C11F7F">
        <w:rPr>
          <w:rFonts w:ascii="Times New Roman" w:hAnsi="Times New Roman" w:cs="Times New Roman"/>
          <w:sz w:val="28"/>
          <w:szCs w:val="28"/>
        </w:rPr>
        <w:t>Что такое гаструляция, ее виды?</w:t>
      </w:r>
    </w:p>
    <w:p w:rsidR="00C11F7F" w:rsidRDefault="00C11F7F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протекает гаструляция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изолецитальной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олиголецитальной яйц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клетке, у кого она встречается?</w:t>
      </w:r>
    </w:p>
    <w:p w:rsidR="00C11F7F" w:rsidRDefault="00C11F7F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протекает происходит  закладка осевых органов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изолецитальной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олиголецитальной яйцеклетке, у кого?</w:t>
      </w:r>
    </w:p>
    <w:p w:rsidR="00C11F7F" w:rsidRDefault="00C11F7F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</w:t>
      </w:r>
      <w:r w:rsidR="00AF20EA">
        <w:rPr>
          <w:rFonts w:ascii="Times New Roman" w:hAnsi="Times New Roman" w:cs="Times New Roman"/>
          <w:sz w:val="28"/>
          <w:szCs w:val="28"/>
        </w:rPr>
        <w:t xml:space="preserve">Гаструляция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мезолецитальной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телолецитальной яйцеклетке, у кого она встречается?</w:t>
      </w:r>
    </w:p>
    <w:p w:rsidR="00C11F7F" w:rsidRDefault="00C11F7F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Гаструляция при полилецитальной, телолецитальной я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цеклетке, у кого она встречается?</w:t>
      </w:r>
    </w:p>
    <w:p w:rsidR="00C11F7F" w:rsidRDefault="00C11F7F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протекает гаструляция при резко полилецитальной, телолецитальной яйцеклетке</w:t>
      </w:r>
      <w:r w:rsidR="00AF20EA">
        <w:rPr>
          <w:rFonts w:ascii="Times New Roman" w:hAnsi="Times New Roman" w:cs="Times New Roman"/>
          <w:sz w:val="28"/>
          <w:szCs w:val="28"/>
        </w:rPr>
        <w:t>, у кого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F20EA" w:rsidRDefault="00C11F7F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0E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F20EA">
        <w:rPr>
          <w:rFonts w:ascii="Times New Roman" w:hAnsi="Times New Roman" w:cs="Times New Roman"/>
          <w:sz w:val="28"/>
          <w:szCs w:val="28"/>
        </w:rPr>
        <w:t>ак протекает дифференцировка зародышевых листков, что из низ образуе</w:t>
      </w:r>
      <w:r w:rsidR="00AF20EA">
        <w:rPr>
          <w:rFonts w:ascii="Times New Roman" w:hAnsi="Times New Roman" w:cs="Times New Roman"/>
          <w:sz w:val="28"/>
          <w:szCs w:val="28"/>
        </w:rPr>
        <w:t>т</w:t>
      </w:r>
      <w:r w:rsidR="00AF20EA">
        <w:rPr>
          <w:rFonts w:ascii="Times New Roman" w:hAnsi="Times New Roman" w:cs="Times New Roman"/>
          <w:sz w:val="28"/>
          <w:szCs w:val="28"/>
        </w:rPr>
        <w:t>ся?</w:t>
      </w:r>
    </w:p>
    <w:p w:rsidR="00AF20EA" w:rsidRDefault="00AF20EA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Что такое внезародышевые органы, дайте их характеристику.</w:t>
      </w:r>
    </w:p>
    <w:p w:rsidR="00AF20EA" w:rsidRDefault="00AF20EA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Строение яйца птиц.</w:t>
      </w:r>
    </w:p>
    <w:p w:rsidR="00AF20EA" w:rsidRDefault="00AF20EA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Оплодотворение и дробление у птиц.</w:t>
      </w:r>
    </w:p>
    <w:p w:rsidR="00AF20EA" w:rsidRDefault="00AF20EA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Гаструляция и закладка осевых органов у птиц.</w:t>
      </w:r>
    </w:p>
    <w:p w:rsidR="00AF20EA" w:rsidRDefault="00AF20EA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Образование желточного мешка птиц.</w:t>
      </w:r>
    </w:p>
    <w:p w:rsidR="00AF20EA" w:rsidRDefault="00AF20EA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 Образование амниона птиц.</w:t>
      </w:r>
    </w:p>
    <w:p w:rsidR="00AF20EA" w:rsidRDefault="00AF20EA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 Образование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серозы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аллантоиса птиц.</w:t>
      </w:r>
    </w:p>
    <w:p w:rsidR="00AF20EA" w:rsidRDefault="00AF20EA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 Классификация стадий развития цыпленка разработанная Н.П.Третьяковым и М.Д.Поповым.</w:t>
      </w:r>
    </w:p>
    <w:p w:rsidR="00AF20EA" w:rsidRDefault="00AF20EA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 Классификация стадий развития </w:t>
      </w:r>
      <w:r w:rsidR="00197130">
        <w:rPr>
          <w:rFonts w:ascii="Times New Roman" w:hAnsi="Times New Roman" w:cs="Times New Roman"/>
          <w:sz w:val="28"/>
          <w:szCs w:val="28"/>
        </w:rPr>
        <w:t>куриного зародыша разработанная Г.А.Шмидтом и М.Н. Рогозиной.</w:t>
      </w:r>
    </w:p>
    <w:p w:rsidR="00197130" w:rsidRDefault="00197130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 Половые клетки, оплодотворение и дробление при развитии млекопита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щих.</w:t>
      </w:r>
    </w:p>
    <w:p w:rsidR="00197130" w:rsidRDefault="00197130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 Гаструляция и закладка осевых органов у млекопитающих.</w:t>
      </w:r>
    </w:p>
    <w:p w:rsidR="00197130" w:rsidRDefault="00197130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 Дифференцировка зародышевых листков у млекопитающих.</w:t>
      </w:r>
    </w:p>
    <w:p w:rsidR="00197130" w:rsidRDefault="00197130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Особенности эмбрионального развития млекопитающих.</w:t>
      </w:r>
    </w:p>
    <w:p w:rsidR="00197130" w:rsidRDefault="00197130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 Развитие плодных оболочек у млекопитающих.</w:t>
      </w:r>
    </w:p>
    <w:p w:rsidR="00197130" w:rsidRDefault="00197130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 Амнион млекопитающих: его развитие, значение для зародыша.</w:t>
      </w:r>
    </w:p>
    <w:p w:rsidR="00197130" w:rsidRDefault="00197130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 Хорион млекопитающих, образование плаценты</w:t>
      </w:r>
    </w:p>
    <w:p w:rsidR="00197130" w:rsidRDefault="00197130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существуют типы плацент по расположению ворсинок.</w:t>
      </w:r>
    </w:p>
    <w:p w:rsidR="00197130" w:rsidRDefault="00197130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существуют типы плацент по способу соединения с маткой.</w:t>
      </w:r>
    </w:p>
    <w:p w:rsidR="00197130" w:rsidRDefault="00197130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 Аллантоис млекопитающих: его развитие, значение для зародыша.</w:t>
      </w:r>
    </w:p>
    <w:p w:rsidR="00197130" w:rsidRDefault="00197130" w:rsidP="00C11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F7F" w:rsidRDefault="00C11F7F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6F1" w:rsidRPr="00BC7FA2" w:rsidRDefault="005416F1" w:rsidP="00BC7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416F1" w:rsidRPr="00BC7FA2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characterSpacingControl w:val="doNotCompress"/>
  <w:compat/>
  <w:rsids>
    <w:rsidRoot w:val="00BC7FA2"/>
    <w:rsid w:val="00197130"/>
    <w:rsid w:val="00320888"/>
    <w:rsid w:val="00340FED"/>
    <w:rsid w:val="00473E45"/>
    <w:rsid w:val="005416F1"/>
    <w:rsid w:val="006E3CBB"/>
    <w:rsid w:val="007E10B4"/>
    <w:rsid w:val="00803769"/>
    <w:rsid w:val="00880088"/>
    <w:rsid w:val="0097605D"/>
    <w:rsid w:val="009A2A65"/>
    <w:rsid w:val="009F2A70"/>
    <w:rsid w:val="00AF20EA"/>
    <w:rsid w:val="00BC7FA2"/>
    <w:rsid w:val="00C11F7F"/>
    <w:rsid w:val="00CD36F9"/>
    <w:rsid w:val="00CF1282"/>
    <w:rsid w:val="00D66D71"/>
    <w:rsid w:val="00DD06D9"/>
    <w:rsid w:val="00E47890"/>
    <w:rsid w:val="00F8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</Template>
  <TotalTime>170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2013-05-18T03:58:00Z</dcterms:created>
  <dcterms:modified xsi:type="dcterms:W3CDTF">2013-06-03T08:43:00Z</dcterms:modified>
</cp:coreProperties>
</file>